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55FF3F36"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64576B" w:rsidRPr="0064576B">
        <w:t>C2</w:t>
      </w:r>
      <w:r w:rsidR="005E2A8F">
        <w:t>1</w:t>
      </w:r>
      <w:r w:rsidR="0064576B" w:rsidRPr="0064576B">
        <w:t>-</w:t>
      </w:r>
      <w:r w:rsidR="00080284">
        <w:t>0297-1623</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7AB7C463" w:rsidR="00A16C6E" w:rsidRPr="00037ACA" w:rsidRDefault="00080284" w:rsidP="00A16C6E">
      <w:pPr>
        <w:tabs>
          <w:tab w:val="left" w:pos="-720"/>
          <w:tab w:val="right" w:pos="8892"/>
        </w:tabs>
        <w:jc w:val="right"/>
        <w:rPr>
          <w:rFonts w:cs="Arial"/>
          <w:szCs w:val="22"/>
        </w:rPr>
      </w:pPr>
      <w:r>
        <w:rPr>
          <w:rFonts w:cs="Arial"/>
          <w:szCs w:val="22"/>
        </w:rPr>
        <w:t>15 December 2021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13119871"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AC61F2">
        <w:rPr>
          <w:rFonts w:cs="Arial"/>
          <w:b/>
          <w:szCs w:val="22"/>
        </w:rPr>
        <w:t>C21-</w:t>
      </w:r>
      <w:r w:rsidR="00080284">
        <w:rPr>
          <w:rFonts w:cs="Arial"/>
          <w:b/>
          <w:szCs w:val="22"/>
        </w:rPr>
        <w:t xml:space="preserve">0297-1623 </w:t>
      </w:r>
    </w:p>
    <w:p w14:paraId="6325063C" w14:textId="2CB87882" w:rsidR="00713B0B" w:rsidRPr="00DC2DFF" w:rsidRDefault="00A16C6E" w:rsidP="00713B0B">
      <w:pPr>
        <w:rPr>
          <w:b/>
        </w:rPr>
      </w:pPr>
      <w:r w:rsidRPr="00DC2DFF">
        <w:rPr>
          <w:rFonts w:cs="Arial"/>
          <w:b/>
          <w:szCs w:val="22"/>
        </w:rPr>
        <w:t>TITLE</w:t>
      </w:r>
      <w:r w:rsidR="007E3428" w:rsidRPr="00DC2DFF">
        <w:rPr>
          <w:rFonts w:cs="Arial"/>
          <w:b/>
          <w:szCs w:val="22"/>
        </w:rPr>
        <w:t>:</w:t>
      </w:r>
      <w:r w:rsidR="007E3428" w:rsidRPr="00DC2DFF">
        <w:rPr>
          <w:rFonts w:cs="Arial"/>
          <w:b/>
        </w:rPr>
        <w:t xml:space="preserve"> </w:t>
      </w:r>
      <w:bookmarkStart w:id="0" w:name="_Hlk55808947"/>
      <w:r w:rsidR="00080284" w:rsidRPr="00080284">
        <w:rPr>
          <w:b/>
          <w:iCs/>
        </w:rPr>
        <w:t>Corporate Systems Solutions Marketplace Analysis</w:t>
      </w:r>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8C0B42E" w:rsidR="00A16C6E"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13CD32BD" w14:textId="1DA53916" w:rsidR="007318C8" w:rsidRPr="00080284" w:rsidRDefault="00080284" w:rsidP="00080284">
      <w:pPr>
        <w:tabs>
          <w:tab w:val="left" w:pos="-720"/>
          <w:tab w:val="left" w:pos="0"/>
          <w:tab w:val="left" w:pos="450"/>
          <w:tab w:val="left" w:pos="720"/>
          <w:tab w:val="left" w:pos="1440"/>
          <w:tab w:val="left" w:pos="2160"/>
          <w:tab w:val="left" w:pos="2520"/>
        </w:tabs>
        <w:ind w:left="360"/>
        <w:jc w:val="both"/>
        <w:rPr>
          <w:rFonts w:cs="Arial"/>
          <w:szCs w:val="22"/>
        </w:rPr>
      </w:pPr>
      <w:r>
        <w:rPr>
          <w:rFonts w:cs="Arial"/>
          <w:szCs w:val="22"/>
        </w:rPr>
        <w:t>2.</w:t>
      </w:r>
      <w:r>
        <w:rPr>
          <w:rFonts w:cs="Arial"/>
          <w:szCs w:val="22"/>
        </w:rPr>
        <w:tab/>
      </w:r>
      <w:r w:rsidR="00252346">
        <w:rPr>
          <w:rFonts w:cs="Arial"/>
          <w:szCs w:val="22"/>
        </w:rPr>
        <w:t>J</w:t>
      </w:r>
      <w:r>
        <w:rPr>
          <w:rFonts w:cs="Arial"/>
          <w:szCs w:val="22"/>
        </w:rPr>
        <w:t>NCC Corporate Systems Replacement Requir</w:t>
      </w:r>
      <w:r w:rsidR="00766858">
        <w:rPr>
          <w:rFonts w:cs="Arial"/>
          <w:szCs w:val="22"/>
        </w:rPr>
        <w:t>e</w:t>
      </w:r>
      <w:r>
        <w:rPr>
          <w:rFonts w:cs="Arial"/>
          <w:szCs w:val="22"/>
        </w:rPr>
        <w:t>ments</w:t>
      </w:r>
      <w:r w:rsidR="00252346">
        <w:rPr>
          <w:rFonts w:cs="Arial"/>
          <w:szCs w:val="22"/>
        </w:rPr>
        <w:t>.</w:t>
      </w:r>
    </w:p>
    <w:p w14:paraId="016F64DB" w14:textId="2960D3C6"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080284">
        <w:rPr>
          <w:rFonts w:cs="Arial"/>
          <w:szCs w:val="22"/>
        </w:rPr>
        <w:t>3</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09F612DC"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766858">
        <w:rPr>
          <w:rFonts w:cs="Arial"/>
          <w:szCs w:val="22"/>
        </w:rPr>
        <w:t>4</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67E0CEC7"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w:t>
      </w:r>
      <w:r w:rsidR="00AC61F2">
        <w:rPr>
          <w:rFonts w:cs="Arial"/>
          <w:szCs w:val="22"/>
        </w:rPr>
        <w:t>September 2021</w:t>
      </w:r>
      <w:r w:rsidR="00926729">
        <w:rPr>
          <w:rFonts w:cs="Arial"/>
          <w:szCs w:val="22"/>
        </w:rPr>
        <w:t>)</w:t>
      </w:r>
    </w:p>
    <w:p w14:paraId="22B98BF6" w14:textId="3907E541" w:rsidR="00FE4DDA" w:rsidRDefault="001D6660" w:rsidP="00252346">
      <w:pPr>
        <w:tabs>
          <w:tab w:val="left" w:pos="-720"/>
          <w:tab w:val="left" w:pos="0"/>
          <w:tab w:val="left" w:pos="450"/>
          <w:tab w:val="left" w:pos="720"/>
          <w:tab w:val="left" w:pos="1440"/>
          <w:tab w:val="left" w:pos="2160"/>
          <w:tab w:val="left" w:pos="2520"/>
        </w:tabs>
        <w:ind w:left="732" w:hanging="284"/>
        <w:jc w:val="both"/>
        <w:rPr>
          <w:rFonts w:cs="Arial"/>
          <w:szCs w:val="22"/>
        </w:rPr>
      </w:pPr>
      <w:r>
        <w:rPr>
          <w:rFonts w:cs="Arial"/>
          <w:szCs w:val="22"/>
        </w:rPr>
        <w:t xml:space="preserve">    </w:t>
      </w:r>
      <w:r w:rsidR="00FE4DDA">
        <w:rPr>
          <w:rFonts w:cs="Arial"/>
          <w:szCs w:val="22"/>
        </w:rPr>
        <w:t>Contract</w:t>
      </w:r>
      <w:r w:rsidR="00252346">
        <w:rPr>
          <w:rFonts w:cs="Arial"/>
          <w:szCs w:val="22"/>
        </w:rPr>
        <w:t>or</w:t>
      </w:r>
      <w:r w:rsidR="00FE4DDA">
        <w:rPr>
          <w:rFonts w:cs="Arial"/>
          <w:szCs w:val="22"/>
        </w:rPr>
        <w:t xml:space="preserve"> T&amp;S rates if applicable</w:t>
      </w:r>
      <w:r w:rsidR="00252346">
        <w:rPr>
          <w:rFonts w:cs="Arial"/>
          <w:szCs w:val="22"/>
        </w:rPr>
        <w:t xml:space="preserve"> for this project and subject to government current  guidelines on travel restrictions</w:t>
      </w:r>
      <w:r w:rsidR="00D358C8">
        <w:rPr>
          <w:rFonts w:cs="Arial"/>
          <w:szCs w:val="22"/>
        </w:rPr>
        <w:t>.</w:t>
      </w:r>
    </w:p>
    <w:p w14:paraId="14350E0F" w14:textId="1635339F"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5B61727" w14:textId="3180312B"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633355A9"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080284">
        <w:rPr>
          <w:rFonts w:cs="Arial"/>
          <w:b/>
          <w:szCs w:val="22"/>
        </w:rPr>
        <w:t>Wednesday 12 January 2022</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742F68CD" w:rsidR="008A45AA" w:rsidRPr="00A1258A" w:rsidRDefault="008A45AA" w:rsidP="007E3428">
      <w:pPr>
        <w:contextualSpacing/>
        <w:rPr>
          <w:rFonts w:cs="Arial"/>
          <w:szCs w:val="22"/>
        </w:rPr>
      </w:pPr>
      <w:r w:rsidRPr="00A1258A">
        <w:rPr>
          <w:rFonts w:cs="Arial"/>
          <w:szCs w:val="22"/>
        </w:rPr>
        <w:t>JNCC's Project Manager</w:t>
      </w:r>
      <w:r w:rsidR="00DC2DFF">
        <w:rPr>
          <w:rFonts w:cs="Arial"/>
          <w:szCs w:val="22"/>
        </w:rPr>
        <w:t>s</w:t>
      </w:r>
      <w:r w:rsidRPr="00A1258A">
        <w:rPr>
          <w:rFonts w:cs="Arial"/>
          <w:szCs w:val="22"/>
        </w:rPr>
        <w:t xml:space="preserve"> for this work </w:t>
      </w:r>
      <w:r w:rsidR="006414B5">
        <w:rPr>
          <w:rFonts w:cs="Arial"/>
          <w:szCs w:val="22"/>
        </w:rPr>
        <w:t>is</w:t>
      </w:r>
      <w:r w:rsidR="00A93D38">
        <w:rPr>
          <w:rFonts w:cs="Arial"/>
          <w:szCs w:val="22"/>
        </w:rPr>
        <w:t xml:space="preserve"> listed </w:t>
      </w:r>
      <w:r w:rsidR="006414B5">
        <w:rPr>
          <w:rFonts w:cs="Arial"/>
          <w:szCs w:val="22"/>
        </w:rPr>
        <w:t>in the Annex A</w:t>
      </w:r>
      <w:r w:rsidR="00A93D38">
        <w:rPr>
          <w:rFonts w:cs="Arial"/>
          <w:szCs w:val="22"/>
        </w:rPr>
        <w:t xml:space="preserve">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w:t>
      </w:r>
      <w:r w:rsidR="00425E31">
        <w:rPr>
          <w:rFonts w:cs="Arial"/>
          <w:szCs w:val="22"/>
        </w:rPr>
        <w:t xml:space="preserve"> technical</w:t>
      </w:r>
      <w:r w:rsidRPr="00A1258A">
        <w:rPr>
          <w:rFonts w:cs="Arial"/>
          <w:szCs w:val="22"/>
        </w:rPr>
        <w:t xml:space="preserve"> clarification relating</w:t>
      </w:r>
      <w:r w:rsidR="00425E31">
        <w:rPr>
          <w:rFonts w:cs="Arial"/>
          <w:szCs w:val="22"/>
        </w:rPr>
        <w:t xml:space="preserve"> to</w:t>
      </w:r>
      <w:r w:rsidRPr="00A1258A">
        <w:rPr>
          <w:rFonts w:cs="Arial"/>
          <w:szCs w:val="22"/>
        </w:rPr>
        <w:t xml:space="preserve"> the specification.</w:t>
      </w:r>
    </w:p>
    <w:p w14:paraId="5A9CEF57" w14:textId="4EFF12AA" w:rsidR="008A45AA" w:rsidRDefault="008A45AA" w:rsidP="008A45AA">
      <w:pPr>
        <w:tabs>
          <w:tab w:val="left" w:pos="-720"/>
          <w:tab w:val="left" w:pos="720"/>
          <w:tab w:val="left" w:pos="1440"/>
          <w:tab w:val="left" w:pos="2160"/>
          <w:tab w:val="left" w:pos="2520"/>
        </w:tabs>
        <w:jc w:val="both"/>
        <w:rPr>
          <w:rFonts w:cs="Arial"/>
          <w:szCs w:val="22"/>
        </w:rPr>
      </w:pPr>
    </w:p>
    <w:p w14:paraId="5196CC8C" w14:textId="22DC7248"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w:t>
      </w:r>
      <w:r w:rsidR="00425E31">
        <w:rPr>
          <w:rFonts w:cs="Arial"/>
          <w:szCs w:val="22"/>
        </w:rPr>
        <w:t xml:space="preserve"> or </w:t>
      </w:r>
      <w:hyperlink r:id="rId9" w:history="1">
        <w:r w:rsidR="006B320C" w:rsidRPr="008E4267">
          <w:rPr>
            <w:rStyle w:val="Hyperlink"/>
            <w:rFonts w:cs="Arial"/>
            <w:szCs w:val="22"/>
          </w:rPr>
          <w:t>contract.queries@jncc.gov.uk</w:t>
        </w:r>
      </w:hyperlink>
      <w:r w:rsidR="006B320C">
        <w:rPr>
          <w:rFonts w:cs="Arial"/>
          <w:szCs w:val="22"/>
        </w:rPr>
        <w:tab/>
      </w:r>
      <w:r w:rsidRPr="00A1258A">
        <w:rPr>
          <w:rFonts w:cs="Arial"/>
          <w:szCs w:val="22"/>
        </w:rPr>
        <w:t xml:space="preserve">if you have </w:t>
      </w:r>
      <w:r w:rsidR="006B320C">
        <w:rPr>
          <w:rFonts w:cs="Arial"/>
          <w:szCs w:val="22"/>
        </w:rPr>
        <w:t xml:space="preserve">any </w:t>
      </w:r>
      <w:r w:rsidRPr="00A1258A">
        <w:rPr>
          <w:rFonts w:cs="Arial"/>
          <w:szCs w:val="22"/>
        </w:rPr>
        <w:t xml:space="preserve">queries </w:t>
      </w:r>
      <w:r w:rsidR="00425E31">
        <w:rPr>
          <w:rFonts w:cs="Arial"/>
          <w:szCs w:val="22"/>
        </w:rPr>
        <w:t>relat</w:t>
      </w:r>
      <w:r w:rsidR="006B320C">
        <w:rPr>
          <w:rFonts w:cs="Arial"/>
          <w:szCs w:val="22"/>
        </w:rPr>
        <w:t>ing</w:t>
      </w:r>
      <w:r w:rsidR="00425E31">
        <w:rPr>
          <w:rFonts w:cs="Arial"/>
          <w:szCs w:val="22"/>
        </w:rPr>
        <w:t xml:space="preserve"> to the administration of this procurement opportunity.</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footerReference w:type="default" r:id="rId11"/>
          <w:headerReference w:type="first" r:id="rId12"/>
          <w:footerReference w:type="first" r:id="rId13"/>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069897CB" w:rsidR="00740985" w:rsidRDefault="00740985" w:rsidP="00BE78C6">
      <w:pPr>
        <w:tabs>
          <w:tab w:val="left" w:pos="-720"/>
          <w:tab w:val="left" w:pos="720"/>
          <w:tab w:val="left" w:pos="1440"/>
          <w:tab w:val="left" w:pos="2160"/>
          <w:tab w:val="left" w:pos="2520"/>
        </w:tabs>
        <w:jc w:val="both"/>
        <w:rPr>
          <w:rFonts w:cs="Arial"/>
          <w:b/>
          <w:szCs w:val="22"/>
        </w:rPr>
      </w:pPr>
    </w:p>
    <w:p w14:paraId="48BBF78F" w14:textId="7D3E4640" w:rsidR="00DC2DFF" w:rsidRPr="002220C9" w:rsidRDefault="00DC2DFF" w:rsidP="00DC2DFF">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080284">
        <w:rPr>
          <w:rFonts w:cs="Arial"/>
          <w:b/>
          <w:szCs w:val="22"/>
        </w:rPr>
        <w:t>C21-0297-1623</w:t>
      </w:r>
    </w:p>
    <w:p w14:paraId="6E14F6CC" w14:textId="7B060E8B" w:rsidR="00DC2DFF" w:rsidRPr="00DC2DFF" w:rsidRDefault="00DC2DFF" w:rsidP="00DC2DFF">
      <w:pPr>
        <w:rPr>
          <w:b/>
        </w:rPr>
      </w:pPr>
      <w:r w:rsidRPr="00DC2DFF">
        <w:rPr>
          <w:rFonts w:cs="Arial"/>
          <w:b/>
          <w:szCs w:val="22"/>
        </w:rPr>
        <w:t>TITLE:</w:t>
      </w:r>
      <w:r w:rsidRPr="00DC2DFF">
        <w:rPr>
          <w:rFonts w:cs="Arial"/>
          <w:b/>
        </w:rPr>
        <w:t xml:space="preserve"> </w:t>
      </w:r>
      <w:r w:rsidR="00080284" w:rsidRPr="00080284">
        <w:rPr>
          <w:b/>
          <w:iCs/>
        </w:rPr>
        <w:t>Corporate Systems Solutions Marketplace Analysis</w:t>
      </w:r>
    </w:p>
    <w:p w14:paraId="79B3C0B0" w14:textId="7FF4272E" w:rsidR="00F1236E" w:rsidRDefault="00F1236E" w:rsidP="00BE78C6">
      <w:pPr>
        <w:tabs>
          <w:tab w:val="left" w:pos="-720"/>
          <w:tab w:val="left" w:pos="720"/>
          <w:tab w:val="left" w:pos="1440"/>
          <w:tab w:val="left" w:pos="2160"/>
          <w:tab w:val="left" w:pos="2520"/>
        </w:tabs>
        <w:jc w:val="both"/>
        <w:rPr>
          <w:rFonts w:cs="Arial"/>
          <w:b/>
          <w:szCs w:val="22"/>
        </w:rPr>
      </w:pP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4"/>
      <w:footerReference w:type="first" r:id="rId15"/>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BBC2" w14:textId="77777777" w:rsidR="0081387A" w:rsidRDefault="0081387A">
      <w:r>
        <w:separator/>
      </w:r>
    </w:p>
  </w:endnote>
  <w:endnote w:type="continuationSeparator" w:id="0">
    <w:p w14:paraId="11EB9084" w14:textId="77777777" w:rsidR="0081387A" w:rsidRDefault="0081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B2505" w14:textId="77777777" w:rsidR="0081387A" w:rsidRDefault="0081387A">
      <w:r>
        <w:separator/>
      </w:r>
    </w:p>
  </w:footnote>
  <w:footnote w:type="continuationSeparator" w:id="0">
    <w:p w14:paraId="5D621B11" w14:textId="77777777" w:rsidR="0081387A" w:rsidRDefault="0081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3A7793DC">
              <wp:simplePos x="0" y="0"/>
              <wp:positionH relativeFrom="column">
                <wp:posOffset>3228975</wp:posOffset>
              </wp:positionH>
              <wp:positionV relativeFrom="paragraph">
                <wp:posOffset>-59690</wp:posOffset>
              </wp:positionV>
              <wp:extent cx="2466975" cy="14192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41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0D3D2E9D" w14:textId="38CF2970" w:rsidR="00DC4702" w:rsidRPr="0085087C" w:rsidRDefault="00DC4702" w:rsidP="00351594">
                          <w:pPr>
                            <w:rPr>
                              <w:rFonts w:cs="Arial"/>
                              <w:sz w:val="20"/>
                              <w:szCs w:val="20"/>
                            </w:rPr>
                          </w:pPr>
                          <w:r w:rsidRPr="0085087C">
                            <w:rPr>
                              <w:rFonts w:cs="Arial"/>
                              <w:color w:val="008000"/>
                              <w:sz w:val="20"/>
                              <w:szCs w:val="20"/>
                            </w:rPr>
                            <w:t>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1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0D3D2E9D" w14:textId="38CF2970" w:rsidR="00DC4702" w:rsidRPr="0085087C" w:rsidRDefault="00DC4702" w:rsidP="00351594">
                    <w:pPr>
                      <w:rPr>
                        <w:rFonts w:cs="Arial"/>
                        <w:sz w:val="20"/>
                        <w:szCs w:val="20"/>
                      </w:rPr>
                    </w:pPr>
                    <w:r w:rsidRPr="0085087C">
                      <w:rPr>
                        <w:rFonts w:cs="Arial"/>
                        <w:color w:val="008000"/>
                        <w:sz w:val="20"/>
                        <w:szCs w:val="20"/>
                      </w:rPr>
                      <w:t>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80284"/>
    <w:rsid w:val="000B6354"/>
    <w:rsid w:val="000D2CC0"/>
    <w:rsid w:val="000F558C"/>
    <w:rsid w:val="000F5592"/>
    <w:rsid w:val="0010188F"/>
    <w:rsid w:val="00116AF5"/>
    <w:rsid w:val="001243C6"/>
    <w:rsid w:val="0013545E"/>
    <w:rsid w:val="00152FA5"/>
    <w:rsid w:val="0016733E"/>
    <w:rsid w:val="001816CF"/>
    <w:rsid w:val="0018612A"/>
    <w:rsid w:val="00187802"/>
    <w:rsid w:val="00194AF5"/>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2346"/>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25E31"/>
    <w:rsid w:val="00433762"/>
    <w:rsid w:val="0045075D"/>
    <w:rsid w:val="0046124B"/>
    <w:rsid w:val="0046526B"/>
    <w:rsid w:val="004B0564"/>
    <w:rsid w:val="004C5D41"/>
    <w:rsid w:val="004D253F"/>
    <w:rsid w:val="004D7006"/>
    <w:rsid w:val="004E3B01"/>
    <w:rsid w:val="004E4FE6"/>
    <w:rsid w:val="004F0411"/>
    <w:rsid w:val="0050460B"/>
    <w:rsid w:val="00527D28"/>
    <w:rsid w:val="00533D61"/>
    <w:rsid w:val="00536C6F"/>
    <w:rsid w:val="00537963"/>
    <w:rsid w:val="00562FF8"/>
    <w:rsid w:val="00564A2D"/>
    <w:rsid w:val="00565BB1"/>
    <w:rsid w:val="00587F2C"/>
    <w:rsid w:val="00593929"/>
    <w:rsid w:val="005C511D"/>
    <w:rsid w:val="005E2A8F"/>
    <w:rsid w:val="005E5B85"/>
    <w:rsid w:val="005F340B"/>
    <w:rsid w:val="00601C6A"/>
    <w:rsid w:val="006024C0"/>
    <w:rsid w:val="00603FA2"/>
    <w:rsid w:val="00605EB3"/>
    <w:rsid w:val="0061049F"/>
    <w:rsid w:val="00612A79"/>
    <w:rsid w:val="006216E2"/>
    <w:rsid w:val="00626C50"/>
    <w:rsid w:val="006347A2"/>
    <w:rsid w:val="006414B5"/>
    <w:rsid w:val="00641A1C"/>
    <w:rsid w:val="0064576B"/>
    <w:rsid w:val="00646E17"/>
    <w:rsid w:val="00685F3C"/>
    <w:rsid w:val="006B320C"/>
    <w:rsid w:val="006E2BA3"/>
    <w:rsid w:val="006E6311"/>
    <w:rsid w:val="00713B0B"/>
    <w:rsid w:val="00720EA7"/>
    <w:rsid w:val="007252D6"/>
    <w:rsid w:val="007318C8"/>
    <w:rsid w:val="00740985"/>
    <w:rsid w:val="00753D22"/>
    <w:rsid w:val="00766858"/>
    <w:rsid w:val="00790C2E"/>
    <w:rsid w:val="007A05B4"/>
    <w:rsid w:val="007D718F"/>
    <w:rsid w:val="007E16B2"/>
    <w:rsid w:val="007E3428"/>
    <w:rsid w:val="007F0FDF"/>
    <w:rsid w:val="007F4748"/>
    <w:rsid w:val="00801DB5"/>
    <w:rsid w:val="008043AA"/>
    <w:rsid w:val="0081387A"/>
    <w:rsid w:val="00826963"/>
    <w:rsid w:val="008349C3"/>
    <w:rsid w:val="00844E05"/>
    <w:rsid w:val="0085087C"/>
    <w:rsid w:val="008756CE"/>
    <w:rsid w:val="00883931"/>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C61F2"/>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41F47"/>
    <w:rsid w:val="00C70370"/>
    <w:rsid w:val="00C86EE6"/>
    <w:rsid w:val="00C936C1"/>
    <w:rsid w:val="00D013DD"/>
    <w:rsid w:val="00D062D4"/>
    <w:rsid w:val="00D3289B"/>
    <w:rsid w:val="00D358C8"/>
    <w:rsid w:val="00D81234"/>
    <w:rsid w:val="00D83EC8"/>
    <w:rsid w:val="00D95295"/>
    <w:rsid w:val="00D9587E"/>
    <w:rsid w:val="00DB51C4"/>
    <w:rsid w:val="00DC1BBF"/>
    <w:rsid w:val="00DC2DFF"/>
    <w:rsid w:val="00DC4702"/>
    <w:rsid w:val="00DC63D2"/>
    <w:rsid w:val="00DE20EE"/>
    <w:rsid w:val="00DF365C"/>
    <w:rsid w:val="00E20E8C"/>
    <w:rsid w:val="00E445BB"/>
    <w:rsid w:val="00E80CBE"/>
    <w:rsid w:val="00ED5109"/>
    <w:rsid w:val="00ED6667"/>
    <w:rsid w:val="00EE04D3"/>
    <w:rsid w:val="00F1236E"/>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contract.queries@jncc.gov.uk"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4</TotalTime>
  <Pages>3</Pages>
  <Words>610</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2021-12-15T12:17:00Z</dcterms:created>
  <dcterms:modified xsi:type="dcterms:W3CDTF">2021-12-15T12:17:00Z</dcterms:modified>
</cp:coreProperties>
</file>